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85" w:rsidRPr="006B6551" w:rsidRDefault="00D02785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251658240;visibility:visible">
            <v:imagedata r:id="rId5" o:title=""/>
          </v:shape>
        </w:pict>
      </w:r>
      <w:r>
        <w:t xml:space="preserve">                                                                                                    </w:t>
      </w:r>
    </w:p>
    <w:p w:rsidR="00D02785" w:rsidRDefault="00D02785" w:rsidP="006B6551">
      <w:pPr>
        <w:pStyle w:val="Title"/>
        <w:rPr>
          <w:b/>
          <w:sz w:val="12"/>
        </w:rPr>
      </w:pPr>
    </w:p>
    <w:p w:rsidR="00D02785" w:rsidRPr="007A35F8" w:rsidRDefault="00D02785" w:rsidP="006B6551">
      <w:pPr>
        <w:pStyle w:val="Title"/>
        <w:rPr>
          <w:b/>
          <w:sz w:val="12"/>
        </w:rPr>
      </w:pPr>
    </w:p>
    <w:p w:rsidR="00D02785" w:rsidRPr="00D64909" w:rsidRDefault="00D02785" w:rsidP="006B6551">
      <w:pPr>
        <w:pStyle w:val="Title"/>
        <w:rPr>
          <w:b/>
          <w:sz w:val="24"/>
        </w:rPr>
      </w:pPr>
      <w:r w:rsidRPr="00D64909">
        <w:rPr>
          <w:b/>
          <w:sz w:val="24"/>
        </w:rPr>
        <w:t>УКРАЇНА</w:t>
      </w:r>
    </w:p>
    <w:p w:rsidR="00D02785" w:rsidRPr="00C14391" w:rsidRDefault="00D02785" w:rsidP="006B6551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D02785" w:rsidRPr="00E1265D" w:rsidRDefault="00D02785" w:rsidP="006B6551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D02785" w:rsidRDefault="00D02785" w:rsidP="001436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(сорок третя</w:t>
      </w:r>
      <w:r w:rsidRPr="001F0260">
        <w:rPr>
          <w:b/>
          <w:sz w:val="28"/>
          <w:szCs w:val="28"/>
          <w:lang w:val="uk-UA"/>
        </w:rPr>
        <w:t xml:space="preserve"> сесія шостого скликання)</w:t>
      </w:r>
    </w:p>
    <w:p w:rsidR="00D02785" w:rsidRDefault="00D02785" w:rsidP="006B6551">
      <w:pPr>
        <w:pStyle w:val="Heading2"/>
        <w:rPr>
          <w:sz w:val="28"/>
          <w:szCs w:val="28"/>
        </w:rPr>
      </w:pPr>
    </w:p>
    <w:p w:rsidR="00D02785" w:rsidRPr="001F0260" w:rsidRDefault="00D02785" w:rsidP="006B6551">
      <w:pPr>
        <w:pStyle w:val="Heading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D02785" w:rsidRDefault="00D02785" w:rsidP="006B6551">
      <w:pPr>
        <w:rPr>
          <w:lang w:val="uk-UA"/>
        </w:rPr>
      </w:pPr>
    </w:p>
    <w:p w:rsidR="00D02785" w:rsidRPr="001F0260" w:rsidRDefault="00D02785" w:rsidP="006B6551">
      <w:pPr>
        <w:rPr>
          <w:lang w:val="uk-UA"/>
        </w:rPr>
      </w:pPr>
    </w:p>
    <w:p w:rsidR="00D02785" w:rsidRDefault="00D02785" w:rsidP="006B65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06844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06 червня 2014 року</w:t>
      </w:r>
    </w:p>
    <w:p w:rsidR="00D02785" w:rsidRDefault="00D02785" w:rsidP="006B6551">
      <w:pPr>
        <w:jc w:val="both"/>
        <w:rPr>
          <w:sz w:val="28"/>
          <w:szCs w:val="28"/>
          <w:lang w:val="uk-UA"/>
        </w:rPr>
      </w:pPr>
    </w:p>
    <w:p w:rsidR="00D02785" w:rsidRDefault="00D02785" w:rsidP="00BD7975">
      <w:pPr>
        <w:pStyle w:val="Title"/>
        <w:jc w:val="both"/>
        <w:rPr>
          <w:b/>
          <w:bCs/>
        </w:rPr>
      </w:pPr>
      <w:r>
        <w:rPr>
          <w:b/>
          <w:szCs w:val="28"/>
        </w:rPr>
        <w:t xml:space="preserve">Про продовження дії </w:t>
      </w:r>
      <w:r>
        <w:rPr>
          <w:b/>
          <w:bCs/>
        </w:rPr>
        <w:t xml:space="preserve">рішення </w:t>
      </w:r>
    </w:p>
    <w:p w:rsidR="00D02785" w:rsidRDefault="00D02785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Лубенської міської ради від 14.06.2013 </w:t>
      </w:r>
    </w:p>
    <w:p w:rsidR="00D02785" w:rsidRDefault="00D02785" w:rsidP="009D2078">
      <w:pPr>
        <w:pStyle w:val="Title"/>
        <w:jc w:val="left"/>
        <w:rPr>
          <w:b/>
          <w:szCs w:val="28"/>
        </w:rPr>
      </w:pPr>
      <w:r w:rsidRPr="009D2078">
        <w:rPr>
          <w:b/>
          <w:szCs w:val="28"/>
        </w:rPr>
        <w:t xml:space="preserve">«Про встановлення ставок єдиного </w:t>
      </w:r>
    </w:p>
    <w:p w:rsidR="00D02785" w:rsidRPr="009D2078" w:rsidRDefault="00D02785" w:rsidP="009D2078">
      <w:pPr>
        <w:pStyle w:val="Title"/>
        <w:jc w:val="left"/>
        <w:rPr>
          <w:b/>
          <w:szCs w:val="28"/>
        </w:rPr>
      </w:pPr>
      <w:r>
        <w:rPr>
          <w:b/>
          <w:szCs w:val="28"/>
        </w:rPr>
        <w:t xml:space="preserve">податку </w:t>
      </w:r>
      <w:r w:rsidRPr="009D2078">
        <w:rPr>
          <w:b/>
          <w:szCs w:val="28"/>
        </w:rPr>
        <w:t>для фізичних осіб – підприємців»</w:t>
      </w:r>
    </w:p>
    <w:p w:rsidR="00D02785" w:rsidRDefault="00D02785" w:rsidP="00BD7975">
      <w:pPr>
        <w:pStyle w:val="Title"/>
        <w:jc w:val="both"/>
        <w:rPr>
          <w:b/>
          <w:bCs/>
        </w:rPr>
      </w:pPr>
    </w:p>
    <w:p w:rsidR="00D02785" w:rsidRDefault="00D02785" w:rsidP="00BD7975">
      <w:pPr>
        <w:pStyle w:val="Title"/>
        <w:jc w:val="both"/>
        <w:rPr>
          <w:b/>
          <w:bCs/>
        </w:rPr>
      </w:pPr>
    </w:p>
    <w:p w:rsidR="00D02785" w:rsidRPr="00496907" w:rsidRDefault="00D02785" w:rsidP="00186433">
      <w:pPr>
        <w:pStyle w:val="Title"/>
        <w:ind w:firstLine="540"/>
        <w:jc w:val="both"/>
        <w:rPr>
          <w:b/>
          <w:bCs/>
          <w:szCs w:val="28"/>
          <w:u w:val="single"/>
        </w:rPr>
      </w:pPr>
      <w:r>
        <w:rPr>
          <w:szCs w:val="28"/>
        </w:rPr>
        <w:t>Керуючись ст. 12</w:t>
      </w:r>
      <w:r w:rsidRPr="00037D71">
        <w:rPr>
          <w:szCs w:val="28"/>
        </w:rPr>
        <w:t xml:space="preserve"> Податкового кодексу України </w:t>
      </w:r>
      <w:r w:rsidRPr="00496907">
        <w:rPr>
          <w:szCs w:val="28"/>
        </w:rPr>
        <w:t xml:space="preserve">та ст. 26 Закону України «Про місцеве самоврядування в Україні», </w:t>
      </w:r>
    </w:p>
    <w:p w:rsidR="00D02785" w:rsidRDefault="00D02785" w:rsidP="00BD7975">
      <w:pPr>
        <w:pStyle w:val="Title"/>
        <w:ind w:firstLine="720"/>
        <w:jc w:val="both"/>
        <w:rPr>
          <w:bCs/>
          <w:color w:val="000000"/>
        </w:rPr>
      </w:pPr>
    </w:p>
    <w:p w:rsidR="00D02785" w:rsidRPr="00D1523A" w:rsidRDefault="00D02785" w:rsidP="00BD7975">
      <w:pPr>
        <w:pStyle w:val="Title"/>
        <w:ind w:firstLine="720"/>
        <w:jc w:val="both"/>
        <w:rPr>
          <w:szCs w:val="28"/>
        </w:rPr>
      </w:pPr>
    </w:p>
    <w:p w:rsidR="00D02785" w:rsidRDefault="00D02785" w:rsidP="00FA79DB">
      <w:pPr>
        <w:pStyle w:val="BodyTextIndent"/>
        <w:jc w:val="center"/>
        <w:rPr>
          <w:b/>
        </w:rPr>
      </w:pPr>
      <w:r>
        <w:rPr>
          <w:b/>
        </w:rPr>
        <w:t>міська рада    в и р і ш и л а :</w:t>
      </w:r>
    </w:p>
    <w:p w:rsidR="00D02785" w:rsidRPr="00FA79DB" w:rsidRDefault="00D02785" w:rsidP="00FA79DB">
      <w:pPr>
        <w:pStyle w:val="Title"/>
        <w:rPr>
          <w:b/>
          <w:bCs/>
          <w:sz w:val="26"/>
        </w:rPr>
      </w:pPr>
    </w:p>
    <w:p w:rsidR="00D02785" w:rsidRDefault="00D02785" w:rsidP="007823DE">
      <w:pPr>
        <w:pStyle w:val="Title"/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bCs/>
        </w:rPr>
      </w:pPr>
      <w:r w:rsidRPr="00FA79DB">
        <w:rPr>
          <w:bCs/>
        </w:rPr>
        <w:t>Продовжити на 201</w:t>
      </w:r>
      <w:r>
        <w:rPr>
          <w:bCs/>
        </w:rPr>
        <w:t>5</w:t>
      </w:r>
      <w:r w:rsidRPr="00FA79DB">
        <w:rPr>
          <w:bCs/>
        </w:rPr>
        <w:t xml:space="preserve"> рік дію рішенн</w:t>
      </w:r>
      <w:r>
        <w:rPr>
          <w:bCs/>
        </w:rPr>
        <w:t>я Лубенської міської ради від 14.06</w:t>
      </w:r>
      <w:r w:rsidRPr="00FA79DB">
        <w:rPr>
          <w:bCs/>
        </w:rPr>
        <w:t>.201</w:t>
      </w:r>
      <w:r>
        <w:rPr>
          <w:bCs/>
        </w:rPr>
        <w:t>3</w:t>
      </w:r>
      <w:r w:rsidRPr="00FA79DB">
        <w:rPr>
          <w:bCs/>
        </w:rPr>
        <w:t xml:space="preserve"> </w:t>
      </w:r>
      <w:r>
        <w:rPr>
          <w:bCs/>
        </w:rPr>
        <w:t>«Про встановлення ставок єдиного податку для фізичних осіб – підприємців».</w:t>
      </w:r>
    </w:p>
    <w:p w:rsidR="00D02785" w:rsidRDefault="00D02785" w:rsidP="00685377">
      <w:pPr>
        <w:pStyle w:val="Title"/>
        <w:ind w:left="540"/>
        <w:jc w:val="both"/>
        <w:rPr>
          <w:bCs/>
        </w:rPr>
      </w:pPr>
    </w:p>
    <w:p w:rsidR="00D02785" w:rsidRDefault="00D02785" w:rsidP="00685377">
      <w:pPr>
        <w:pStyle w:val="Title"/>
        <w:ind w:left="540"/>
        <w:jc w:val="both"/>
        <w:rPr>
          <w:bCs/>
        </w:rPr>
      </w:pPr>
    </w:p>
    <w:p w:rsidR="00D02785" w:rsidRDefault="00D02785" w:rsidP="00685377">
      <w:pPr>
        <w:pStyle w:val="Title"/>
        <w:ind w:left="540"/>
        <w:jc w:val="both"/>
        <w:rPr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  <w:r>
        <w:rPr>
          <w:b/>
          <w:bCs/>
        </w:rPr>
        <w:t>Міський голова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О.П.Грицаєнко</w:t>
      </w: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D65CE7">
      <w:pPr>
        <w:pStyle w:val="Title"/>
        <w:jc w:val="both"/>
        <w:rPr>
          <w:b/>
          <w:bCs/>
        </w:rPr>
      </w:pPr>
    </w:p>
    <w:p w:rsidR="00D02785" w:rsidRDefault="00D02785" w:rsidP="00BE03F1">
      <w:pPr>
        <w:rPr>
          <w:b/>
          <w:bCs/>
        </w:rPr>
      </w:pPr>
    </w:p>
    <w:sectPr w:rsidR="00D02785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4061"/>
    <w:multiLevelType w:val="hybridMultilevel"/>
    <w:tmpl w:val="432A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96241"/>
    <w:multiLevelType w:val="hybridMultilevel"/>
    <w:tmpl w:val="F34EAC24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DDC041C"/>
    <w:multiLevelType w:val="hybridMultilevel"/>
    <w:tmpl w:val="B20052A2"/>
    <w:lvl w:ilvl="0" w:tplc="5D4A5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">
    <w:nsid w:val="461C51CA"/>
    <w:multiLevelType w:val="hybridMultilevel"/>
    <w:tmpl w:val="DB54B10E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551"/>
    <w:rsid w:val="00011BB6"/>
    <w:rsid w:val="00037D71"/>
    <w:rsid w:val="00096F0B"/>
    <w:rsid w:val="000A364D"/>
    <w:rsid w:val="000C608D"/>
    <w:rsid w:val="000E2786"/>
    <w:rsid w:val="0012545F"/>
    <w:rsid w:val="00143697"/>
    <w:rsid w:val="00163659"/>
    <w:rsid w:val="00184492"/>
    <w:rsid w:val="00186433"/>
    <w:rsid w:val="0019184D"/>
    <w:rsid w:val="001F0260"/>
    <w:rsid w:val="00206844"/>
    <w:rsid w:val="00206B92"/>
    <w:rsid w:val="00241F9D"/>
    <w:rsid w:val="00262644"/>
    <w:rsid w:val="00286FE9"/>
    <w:rsid w:val="00296605"/>
    <w:rsid w:val="002D76E0"/>
    <w:rsid w:val="002E583A"/>
    <w:rsid w:val="00301987"/>
    <w:rsid w:val="003036BF"/>
    <w:rsid w:val="003512FC"/>
    <w:rsid w:val="0039090A"/>
    <w:rsid w:val="003D1F85"/>
    <w:rsid w:val="003D4E46"/>
    <w:rsid w:val="00452E86"/>
    <w:rsid w:val="00470183"/>
    <w:rsid w:val="00496907"/>
    <w:rsid w:val="004E58EA"/>
    <w:rsid w:val="00523898"/>
    <w:rsid w:val="00533F79"/>
    <w:rsid w:val="005B1B29"/>
    <w:rsid w:val="005C30C5"/>
    <w:rsid w:val="005C363D"/>
    <w:rsid w:val="00637E47"/>
    <w:rsid w:val="00640CCA"/>
    <w:rsid w:val="00644C54"/>
    <w:rsid w:val="00685377"/>
    <w:rsid w:val="006A3870"/>
    <w:rsid w:val="006B439F"/>
    <w:rsid w:val="006B6551"/>
    <w:rsid w:val="006D472C"/>
    <w:rsid w:val="006E129D"/>
    <w:rsid w:val="0071314D"/>
    <w:rsid w:val="007823DE"/>
    <w:rsid w:val="007A35F8"/>
    <w:rsid w:val="007C60BF"/>
    <w:rsid w:val="00817305"/>
    <w:rsid w:val="008561E0"/>
    <w:rsid w:val="008757C5"/>
    <w:rsid w:val="008B6813"/>
    <w:rsid w:val="00975869"/>
    <w:rsid w:val="00997B07"/>
    <w:rsid w:val="009A2E98"/>
    <w:rsid w:val="009D2078"/>
    <w:rsid w:val="00A15B12"/>
    <w:rsid w:val="00A6278C"/>
    <w:rsid w:val="00AB2E3F"/>
    <w:rsid w:val="00AE4229"/>
    <w:rsid w:val="00B47D3B"/>
    <w:rsid w:val="00B73724"/>
    <w:rsid w:val="00BB44F4"/>
    <w:rsid w:val="00BD7975"/>
    <w:rsid w:val="00BE03F1"/>
    <w:rsid w:val="00BF4D86"/>
    <w:rsid w:val="00C14391"/>
    <w:rsid w:val="00C23E5C"/>
    <w:rsid w:val="00CF074F"/>
    <w:rsid w:val="00D02785"/>
    <w:rsid w:val="00D106C1"/>
    <w:rsid w:val="00D12EAE"/>
    <w:rsid w:val="00D1523A"/>
    <w:rsid w:val="00D33DA3"/>
    <w:rsid w:val="00D53BC9"/>
    <w:rsid w:val="00D64909"/>
    <w:rsid w:val="00D65CE7"/>
    <w:rsid w:val="00D84446"/>
    <w:rsid w:val="00DA5C81"/>
    <w:rsid w:val="00E1265D"/>
    <w:rsid w:val="00E213D6"/>
    <w:rsid w:val="00E465E2"/>
    <w:rsid w:val="00E7089F"/>
    <w:rsid w:val="00E755D9"/>
    <w:rsid w:val="00ED74DD"/>
    <w:rsid w:val="00ED7FB8"/>
    <w:rsid w:val="00EE0C89"/>
    <w:rsid w:val="00F17BC6"/>
    <w:rsid w:val="00F35197"/>
    <w:rsid w:val="00F70968"/>
    <w:rsid w:val="00FA79DB"/>
    <w:rsid w:val="00FB6D5A"/>
    <w:rsid w:val="00FC51D9"/>
    <w:rsid w:val="00FF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D344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44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D2078"/>
    <w:rPr>
      <w:rFonts w:cs="Times New Roman"/>
      <w:sz w:val="28"/>
      <w:lang w:val="uk-UA"/>
    </w:rPr>
  </w:style>
  <w:style w:type="paragraph" w:styleId="BodyTextIndent">
    <w:name w:val="Body Text Indent"/>
    <w:basedOn w:val="Normal"/>
    <w:link w:val="BodyTextIndentChar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D344D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758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344D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D33DA3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F1"/>
    <w:rPr>
      <w:rFonts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108</Words>
  <Characters>621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7</cp:revision>
  <cp:lastPrinted>2014-05-13T13:15:00Z</cp:lastPrinted>
  <dcterms:created xsi:type="dcterms:W3CDTF">2014-05-12T07:31:00Z</dcterms:created>
  <dcterms:modified xsi:type="dcterms:W3CDTF">2014-06-02T10:32:00Z</dcterms:modified>
</cp:coreProperties>
</file>